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0D3" w:rsidRDefault="007519C3" w:rsidP="00F43E87">
      <w:pPr>
        <w:ind w:left="142" w:right="-318"/>
        <w:jc w:val="center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приложение 2</w:t>
      </w:r>
    </w:p>
    <w:p w:rsidR="007519C3" w:rsidRDefault="007519C3">
      <w:pPr>
        <w:jc w:val="center"/>
        <w:rPr>
          <w:noProof/>
        </w:rPr>
      </w:pPr>
    </w:p>
    <w:p w:rsidR="007519C3" w:rsidRPr="00D35449" w:rsidRDefault="007519C3" w:rsidP="007519C3">
      <w:pPr>
        <w:jc w:val="center"/>
        <w:rPr>
          <w:noProof/>
          <w:sz w:val="22"/>
          <w:szCs w:val="22"/>
        </w:rPr>
      </w:pPr>
      <w:r w:rsidRPr="00D35449">
        <w:rPr>
          <w:noProof/>
          <w:sz w:val="22"/>
          <w:szCs w:val="22"/>
        </w:rPr>
        <w:t xml:space="preserve">СПРАВКА </w:t>
      </w:r>
    </w:p>
    <w:p w:rsidR="007519C3" w:rsidRPr="00D35449" w:rsidRDefault="007519C3" w:rsidP="007519C3">
      <w:pPr>
        <w:jc w:val="center"/>
        <w:rPr>
          <w:noProof/>
          <w:sz w:val="22"/>
          <w:szCs w:val="22"/>
        </w:rPr>
      </w:pPr>
      <w:r w:rsidRPr="00D35449">
        <w:rPr>
          <w:noProof/>
          <w:sz w:val="22"/>
          <w:szCs w:val="22"/>
        </w:rPr>
        <w:t>входящей корреспонденции по тематике обращений граждан</w:t>
      </w:r>
    </w:p>
    <w:p w:rsidR="007519C3" w:rsidRPr="00D35449" w:rsidRDefault="007519C3" w:rsidP="007519C3">
      <w:pPr>
        <w:jc w:val="center"/>
        <w:rPr>
          <w:noProof/>
          <w:sz w:val="22"/>
          <w:szCs w:val="22"/>
        </w:rPr>
      </w:pPr>
      <w:r w:rsidRPr="00D35449">
        <w:rPr>
          <w:noProof/>
          <w:sz w:val="22"/>
          <w:szCs w:val="22"/>
        </w:rPr>
        <w:t>в Управлени</w:t>
      </w:r>
      <w:r w:rsidR="007E0943">
        <w:rPr>
          <w:noProof/>
          <w:sz w:val="22"/>
          <w:szCs w:val="22"/>
        </w:rPr>
        <w:t>е</w:t>
      </w:r>
      <w:r w:rsidRPr="00D35449">
        <w:rPr>
          <w:noProof/>
          <w:sz w:val="22"/>
          <w:szCs w:val="22"/>
        </w:rPr>
        <w:t xml:space="preserve"> Федеральной налоговой службы по Красноярскому краю</w:t>
      </w:r>
    </w:p>
    <w:p w:rsidR="00EA70D3" w:rsidRPr="00D35449" w:rsidRDefault="007E0943">
      <w:pPr>
        <w:jc w:val="center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в </w:t>
      </w:r>
      <w:r w:rsidR="00A9061A" w:rsidRPr="00D35449">
        <w:rPr>
          <w:noProof/>
          <w:sz w:val="22"/>
          <w:szCs w:val="22"/>
        </w:rPr>
        <w:t>1 квартал</w:t>
      </w:r>
      <w:r>
        <w:rPr>
          <w:noProof/>
          <w:sz w:val="22"/>
          <w:szCs w:val="22"/>
        </w:rPr>
        <w:t>е</w:t>
      </w:r>
      <w:r w:rsidR="00A9061A" w:rsidRPr="00D35449">
        <w:rPr>
          <w:noProof/>
          <w:sz w:val="22"/>
          <w:szCs w:val="22"/>
        </w:rPr>
        <w:t xml:space="preserve"> </w:t>
      </w:r>
      <w:r w:rsidR="007519C3" w:rsidRPr="00D35449">
        <w:rPr>
          <w:noProof/>
          <w:sz w:val="22"/>
          <w:szCs w:val="22"/>
        </w:rPr>
        <w:t>2019</w:t>
      </w:r>
      <w:r>
        <w:rPr>
          <w:noProof/>
          <w:sz w:val="22"/>
          <w:szCs w:val="22"/>
        </w:rPr>
        <w:t xml:space="preserve"> года</w:t>
      </w:r>
    </w:p>
    <w:p w:rsidR="00F53426" w:rsidRDefault="00F53426" w:rsidP="00F53426">
      <w:pPr>
        <w:jc w:val="center"/>
        <w:rPr>
          <w:noProof/>
        </w:rPr>
      </w:pPr>
    </w:p>
    <w:p w:rsidR="00F53426" w:rsidRDefault="00F53426" w:rsidP="00F53426">
      <w:pPr>
        <w:jc w:val="center"/>
        <w:rPr>
          <w:noProof/>
        </w:rPr>
      </w:pPr>
      <w:r w:rsidRPr="00E46265">
        <w:rPr>
          <w:noProof/>
        </w:rPr>
        <w:t>в соответствии с Тематическим классификатором обращений граждан Российской Федерации, иностранных граждан, лиц без гражданства, объединений граждан, в том числе юридических лиц, ФНС России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1276"/>
      </w:tblGrid>
      <w:tr w:rsidR="00EA70D3" w:rsidTr="00F43E87">
        <w:trPr>
          <w:cantSplit/>
          <w:trHeight w:val="230"/>
        </w:trPr>
        <w:tc>
          <w:tcPr>
            <w:tcW w:w="8647" w:type="dxa"/>
            <w:vMerge w:val="restart"/>
          </w:tcPr>
          <w:p w:rsidR="00EA70D3" w:rsidRPr="00F53426" w:rsidRDefault="00EA70D3">
            <w:pPr>
              <w:jc w:val="center"/>
              <w:rPr>
                <w:noProof/>
                <w:sz w:val="18"/>
              </w:rPr>
            </w:pPr>
          </w:p>
          <w:p w:rsidR="00EA70D3" w:rsidRPr="00D35449" w:rsidRDefault="007519C3">
            <w:pPr>
              <w:jc w:val="center"/>
            </w:pPr>
            <w:r w:rsidRPr="00D35449">
              <w:rPr>
                <w:noProof/>
              </w:rPr>
              <w:t>Наименование тематики документа</w:t>
            </w:r>
          </w:p>
        </w:tc>
        <w:tc>
          <w:tcPr>
            <w:tcW w:w="1276" w:type="dxa"/>
            <w:vMerge w:val="restart"/>
            <w:vAlign w:val="center"/>
          </w:tcPr>
          <w:p w:rsidR="00EA70D3" w:rsidRPr="00D35449" w:rsidRDefault="007519C3">
            <w:pPr>
              <w:jc w:val="center"/>
              <w:rPr>
                <w:noProof/>
              </w:rPr>
            </w:pPr>
            <w:r w:rsidRPr="00D35449">
              <w:rPr>
                <w:noProof/>
              </w:rPr>
              <w:t>Количество документов</w:t>
            </w:r>
          </w:p>
        </w:tc>
      </w:tr>
      <w:tr w:rsidR="00EA70D3" w:rsidTr="00F43E87">
        <w:trPr>
          <w:cantSplit/>
          <w:trHeight w:val="437"/>
        </w:trPr>
        <w:tc>
          <w:tcPr>
            <w:tcW w:w="8647" w:type="dxa"/>
            <w:vMerge/>
          </w:tcPr>
          <w:p w:rsidR="00EA70D3" w:rsidRDefault="00EA70D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Merge/>
          </w:tcPr>
          <w:p w:rsidR="00EA70D3" w:rsidRDefault="00EA70D3">
            <w:pPr>
              <w:jc w:val="center"/>
              <w:rPr>
                <w:noProof/>
                <w:sz w:val="18"/>
              </w:rPr>
            </w:pPr>
          </w:p>
        </w:tc>
      </w:tr>
      <w:tr w:rsidR="00EA70D3" w:rsidTr="00F43E87">
        <w:trPr>
          <w:cantSplit/>
        </w:trPr>
        <w:tc>
          <w:tcPr>
            <w:tcW w:w="8647" w:type="dxa"/>
          </w:tcPr>
          <w:p w:rsidR="00EA70D3" w:rsidRDefault="007519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EA70D3" w:rsidRDefault="007519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A70D3" w:rsidRPr="00F43E87" w:rsidTr="00F43E87">
        <w:trPr>
          <w:cantSplit/>
        </w:trPr>
        <w:tc>
          <w:tcPr>
            <w:tcW w:w="8647" w:type="dxa"/>
          </w:tcPr>
          <w:p w:rsidR="00EA70D3" w:rsidRPr="00F43E87" w:rsidRDefault="007519C3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0001.0002.0027.0122 Неполучение ответа на обращение</w:t>
            </w:r>
          </w:p>
        </w:tc>
        <w:tc>
          <w:tcPr>
            <w:tcW w:w="1276" w:type="dxa"/>
          </w:tcPr>
          <w:p w:rsidR="00EA70D3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2</w:t>
            </w:r>
          </w:p>
        </w:tc>
      </w:tr>
      <w:tr w:rsidR="007519C3" w:rsidRPr="00F43E87" w:rsidTr="00F43E87">
        <w:trPr>
          <w:cantSplit/>
        </w:trPr>
        <w:tc>
          <w:tcPr>
            <w:tcW w:w="8647" w:type="dxa"/>
          </w:tcPr>
          <w:p w:rsidR="007519C3" w:rsidRPr="00F43E87" w:rsidRDefault="007519C3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0001.0002.0027.0124 Действие (бездействие) при рассмотрении обращения</w:t>
            </w:r>
          </w:p>
        </w:tc>
        <w:tc>
          <w:tcPr>
            <w:tcW w:w="1276" w:type="dxa"/>
          </w:tcPr>
          <w:p w:rsidR="007519C3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15</w:t>
            </w:r>
          </w:p>
        </w:tc>
      </w:tr>
      <w:tr w:rsidR="00585557" w:rsidRPr="00F43E87" w:rsidTr="00F43E87">
        <w:trPr>
          <w:cantSplit/>
        </w:trPr>
        <w:tc>
          <w:tcPr>
            <w:tcW w:w="8647" w:type="dxa"/>
          </w:tcPr>
          <w:p w:rsidR="00585557" w:rsidRPr="00F43E87" w:rsidRDefault="00585557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276" w:type="dxa"/>
          </w:tcPr>
          <w:p w:rsidR="00585557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7519C3" w:rsidRPr="00F43E87" w:rsidTr="00F43E87">
        <w:trPr>
          <w:cantSplit/>
        </w:trPr>
        <w:tc>
          <w:tcPr>
            <w:tcW w:w="8647" w:type="dxa"/>
          </w:tcPr>
          <w:p w:rsidR="007519C3" w:rsidRPr="00F43E87" w:rsidRDefault="007519C3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276" w:type="dxa"/>
          </w:tcPr>
          <w:p w:rsidR="007519C3" w:rsidRPr="00F43E87" w:rsidRDefault="004C70E7" w:rsidP="00B218D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5</w:t>
            </w:r>
            <w:r w:rsidR="00B218D2">
              <w:rPr>
                <w:noProof/>
                <w:sz w:val="22"/>
                <w:szCs w:val="22"/>
                <w:lang w:val="en-US"/>
              </w:rPr>
              <w:t>3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 w:rsidP="00045BD0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0002.0006.0064.0250 Трудовые отношения. Заключение, изменение и прекращение трудового договора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585557" w:rsidRPr="00F43E87" w:rsidTr="00F43E87">
        <w:trPr>
          <w:cantSplit/>
        </w:trPr>
        <w:tc>
          <w:tcPr>
            <w:tcW w:w="8647" w:type="dxa"/>
          </w:tcPr>
          <w:p w:rsidR="00585557" w:rsidRPr="00F43E87" w:rsidRDefault="00585557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1276" w:type="dxa"/>
          </w:tcPr>
          <w:p w:rsidR="00585557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0002.0007.0066.0271 Нормативное правовое регулирование в сфере социального обеспечения и социального страхования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0002.0007.0072.0288 Просьбы об оказании финансовой помощи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0003.0008.0086.0537 Государственная политика в налоговой сфере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0003.0008.0086.0538 Налоговые преференции и льготы физическим лицам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4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0003.0008.0086.0540 Земельный налог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7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0003.0008.0086.0541 Налог на добавленную стоимость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0003.0008.0086.0543 Транспортный налог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32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0003.0008.0086.0544 Налог на имущество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25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0003.0008.0086.0545 Налог на доходы физических лиц</w:t>
            </w:r>
          </w:p>
        </w:tc>
        <w:tc>
          <w:tcPr>
            <w:tcW w:w="1276" w:type="dxa"/>
          </w:tcPr>
          <w:p w:rsidR="00CC60E4" w:rsidRPr="00F43E87" w:rsidRDefault="004C70E7" w:rsidP="00B218D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4</w:t>
            </w:r>
            <w:r w:rsidR="00B218D2">
              <w:rPr>
                <w:noProof/>
                <w:sz w:val="22"/>
                <w:szCs w:val="22"/>
                <w:lang w:val="en-US"/>
              </w:rPr>
              <w:t>5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15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0003.0008.0086.0549 Юридические вопросы по налогам и сборам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2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0003.0008.0086.0551 Учет налогоплательщиков. Получение и отказ от ИНН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9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0003.0008.0086.0552 Организация работы с налогоплательщиками</w:t>
            </w:r>
          </w:p>
        </w:tc>
        <w:tc>
          <w:tcPr>
            <w:tcW w:w="1276" w:type="dxa"/>
          </w:tcPr>
          <w:p w:rsidR="00CC60E4" w:rsidRPr="00F43E87" w:rsidRDefault="004C70E7" w:rsidP="00B218D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5</w:t>
            </w:r>
            <w:r w:rsidR="00B218D2">
              <w:rPr>
                <w:noProof/>
                <w:sz w:val="22"/>
                <w:szCs w:val="22"/>
                <w:lang w:val="en-US"/>
              </w:rPr>
              <w:t>7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0003.0008.0086.0553 Актуализация сведений об объектах налогообложения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34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0003.0008.0086.0554 Получение налоговых уведомлений об уплате налога</w:t>
            </w:r>
          </w:p>
        </w:tc>
        <w:tc>
          <w:tcPr>
            <w:tcW w:w="1276" w:type="dxa"/>
          </w:tcPr>
          <w:p w:rsidR="00CC60E4" w:rsidRPr="00F43E87" w:rsidRDefault="005A17FB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5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0003.0008.0086.0555 Налоговая отчетность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2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0003.0008.0086.0556 Контроль и надзор в налоговой сфере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1</w:t>
            </w:r>
            <w:r w:rsidR="005A17FB" w:rsidRPr="00F43E87">
              <w:rPr>
                <w:noProof/>
                <w:sz w:val="22"/>
                <w:szCs w:val="22"/>
                <w:lang w:val="en-US"/>
              </w:rPr>
              <w:t>8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276" w:type="dxa"/>
          </w:tcPr>
          <w:p w:rsidR="00CC60E4" w:rsidRPr="00F43E87" w:rsidRDefault="00B218D2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43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148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3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0003.0008.0086.0560 Уклонение от налогообложения</w:t>
            </w:r>
          </w:p>
        </w:tc>
        <w:tc>
          <w:tcPr>
            <w:tcW w:w="1276" w:type="dxa"/>
          </w:tcPr>
          <w:p w:rsidR="00CC60E4" w:rsidRPr="00F43E87" w:rsidRDefault="004C70E7" w:rsidP="00B218D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3</w:t>
            </w:r>
            <w:r w:rsidR="00B218D2">
              <w:rPr>
                <w:noProof/>
                <w:sz w:val="22"/>
                <w:szCs w:val="22"/>
                <w:lang w:val="en-US"/>
              </w:rPr>
              <w:t>3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2</w:t>
            </w:r>
          </w:p>
        </w:tc>
      </w:tr>
      <w:tr w:rsidR="00585557" w:rsidRPr="00F43E87" w:rsidTr="00F43E87">
        <w:trPr>
          <w:cantSplit/>
        </w:trPr>
        <w:tc>
          <w:tcPr>
            <w:tcW w:w="8647" w:type="dxa"/>
          </w:tcPr>
          <w:p w:rsidR="00585557" w:rsidRPr="00F43E87" w:rsidRDefault="00585557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276" w:type="dxa"/>
          </w:tcPr>
          <w:p w:rsidR="00585557" w:rsidRPr="00F43E87" w:rsidRDefault="005A17FB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4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276" w:type="dxa"/>
          </w:tcPr>
          <w:p w:rsidR="00CC60E4" w:rsidRPr="00F43E87" w:rsidRDefault="004C70E7" w:rsidP="00B218D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5</w:t>
            </w:r>
            <w:r w:rsidR="00B218D2">
              <w:rPr>
                <w:noProof/>
                <w:sz w:val="22"/>
                <w:szCs w:val="22"/>
                <w:lang w:val="en-US"/>
              </w:rPr>
              <w:t>2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45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lastRenderedPageBreak/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276" w:type="dxa"/>
          </w:tcPr>
          <w:p w:rsidR="00CC60E4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8</w:t>
            </w:r>
          </w:p>
        </w:tc>
      </w:tr>
      <w:tr w:rsidR="00C8445E" w:rsidRPr="00F43E87" w:rsidTr="00F43E87">
        <w:trPr>
          <w:cantSplit/>
        </w:trPr>
        <w:tc>
          <w:tcPr>
            <w:tcW w:w="8647" w:type="dxa"/>
          </w:tcPr>
          <w:p w:rsidR="00C8445E" w:rsidRPr="00F43E87" w:rsidRDefault="00C8445E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276" w:type="dxa"/>
          </w:tcPr>
          <w:p w:rsidR="00C8445E" w:rsidRPr="00F43E87" w:rsidRDefault="004C70E7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276" w:type="dxa"/>
          </w:tcPr>
          <w:p w:rsidR="00CC60E4" w:rsidRPr="00F43E87" w:rsidRDefault="005A17FB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F43E87">
              <w:rPr>
                <w:noProof/>
                <w:sz w:val="22"/>
                <w:szCs w:val="22"/>
                <w:lang w:val="en-US"/>
              </w:rPr>
              <w:t>1</w:t>
            </w:r>
            <w:r w:rsidR="004C70E7" w:rsidRPr="00F43E87">
              <w:rPr>
                <w:noProof/>
                <w:sz w:val="22"/>
                <w:szCs w:val="22"/>
                <w:lang w:val="en-US"/>
              </w:rPr>
              <w:t>5</w:t>
            </w: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:rsidR="00CC60E4" w:rsidRPr="00F43E87" w:rsidRDefault="00CC60E4" w:rsidP="00D35449">
            <w:pPr>
              <w:jc w:val="center"/>
              <w:rPr>
                <w:noProof/>
                <w:sz w:val="22"/>
                <w:szCs w:val="22"/>
              </w:rPr>
            </w:pPr>
          </w:p>
        </w:tc>
      </w:tr>
      <w:tr w:rsidR="00CC60E4" w:rsidRPr="00F43E87" w:rsidTr="00F43E87">
        <w:trPr>
          <w:cantSplit/>
        </w:trPr>
        <w:tc>
          <w:tcPr>
            <w:tcW w:w="8647" w:type="dxa"/>
          </w:tcPr>
          <w:p w:rsidR="00CC60E4" w:rsidRPr="00F43E87" w:rsidRDefault="00CC60E4">
            <w:pPr>
              <w:rPr>
                <w:noProof/>
                <w:sz w:val="22"/>
                <w:szCs w:val="22"/>
              </w:rPr>
            </w:pPr>
            <w:r w:rsidRPr="00F43E87">
              <w:rPr>
                <w:noProof/>
                <w:sz w:val="22"/>
                <w:szCs w:val="22"/>
              </w:rPr>
              <w:t>ИТОГО:</w:t>
            </w:r>
          </w:p>
        </w:tc>
        <w:tc>
          <w:tcPr>
            <w:tcW w:w="1276" w:type="dxa"/>
          </w:tcPr>
          <w:p w:rsidR="00CC60E4" w:rsidRPr="00F43E87" w:rsidRDefault="00B218D2" w:rsidP="00D35449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686*</w:t>
            </w:r>
          </w:p>
        </w:tc>
      </w:tr>
    </w:tbl>
    <w:p w:rsidR="00B218D2" w:rsidRPr="00C53807" w:rsidRDefault="00B218D2" w:rsidP="00B218D2">
      <w:pPr>
        <w:rPr>
          <w:noProof/>
          <w:sz w:val="18"/>
          <w:szCs w:val="18"/>
        </w:rPr>
      </w:pPr>
      <w:r w:rsidRPr="00C53807">
        <w:rPr>
          <w:noProof/>
          <w:sz w:val="18"/>
          <w:szCs w:val="18"/>
        </w:rPr>
        <w:t>* количество обращений граждан с видом документа «</w:t>
      </w:r>
      <w:r w:rsidRPr="00C53807">
        <w:rPr>
          <w:color w:val="000000"/>
          <w:sz w:val="18"/>
          <w:szCs w:val="18"/>
        </w:rPr>
        <w:t>Обращение (жалоба‚ заявление‚ предложение)</w:t>
      </w:r>
      <w:r w:rsidRPr="00C53807">
        <w:rPr>
          <w:noProof/>
          <w:sz w:val="18"/>
          <w:szCs w:val="18"/>
        </w:rPr>
        <w:t>»</w:t>
      </w:r>
    </w:p>
    <w:p w:rsidR="00B218D2" w:rsidRPr="00C53807" w:rsidRDefault="00B218D2" w:rsidP="00B218D2">
      <w:pPr>
        <w:rPr>
          <w:noProof/>
          <w:sz w:val="18"/>
          <w:szCs w:val="18"/>
        </w:rPr>
      </w:pPr>
      <w:bookmarkStart w:id="0" w:name="_GoBack"/>
      <w:bookmarkEnd w:id="0"/>
    </w:p>
    <w:sectPr w:rsidR="00B218D2" w:rsidRPr="00C53807" w:rsidSect="007519C3">
      <w:pgSz w:w="11907" w:h="16840" w:code="9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4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C3"/>
    <w:rsid w:val="00270368"/>
    <w:rsid w:val="004C70E7"/>
    <w:rsid w:val="00585557"/>
    <w:rsid w:val="005A17FB"/>
    <w:rsid w:val="006F5A28"/>
    <w:rsid w:val="007519C3"/>
    <w:rsid w:val="007E0943"/>
    <w:rsid w:val="00A9061A"/>
    <w:rsid w:val="00B218D2"/>
    <w:rsid w:val="00C8445E"/>
    <w:rsid w:val="00CC60E4"/>
    <w:rsid w:val="00D35449"/>
    <w:rsid w:val="00DE2D2C"/>
    <w:rsid w:val="00E94DC2"/>
    <w:rsid w:val="00EA70D3"/>
    <w:rsid w:val="00F43E87"/>
    <w:rsid w:val="00F5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315AA-8D0A-448B-AC39-2075ADEB6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24</TotalTime>
  <Pages>2</Pages>
  <Words>370</Words>
  <Characters>3132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Виталий Бобырь</cp:lastModifiedBy>
  <cp:revision>9</cp:revision>
  <cp:lastPrinted>2019-04-24T03:26:00Z</cp:lastPrinted>
  <dcterms:created xsi:type="dcterms:W3CDTF">2019-04-23T02:42:00Z</dcterms:created>
  <dcterms:modified xsi:type="dcterms:W3CDTF">2019-05-06T00:49:00Z</dcterms:modified>
</cp:coreProperties>
</file>